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3D30C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07143/035-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3D30CC" w:rsidRPr="003D30C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3D30CC" w:rsidRPr="003D30CC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3D30CC" w:rsidRPr="003D30CC">
          <w:rPr>
            <w:rStyle w:val="aa"/>
          </w:rPr>
          <w:t xml:space="preserve"> Поликлиника - Процедурный</w:t>
        </w:r>
        <w:r w:rsidR="003D30CC" w:rsidRPr="003D30CC">
          <w:rPr>
            <w:u w:val="single"/>
          </w:rPr>
          <w:t xml:space="preserve"> кабинет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3D30CC" w:rsidRPr="003D30CC">
          <w:rPr>
            <w:u w:val="single"/>
          </w:rPr>
          <w:t xml:space="preserve"> 07143/035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3D30CC" w:rsidRPr="003D30CC">
          <w:rPr>
            <w:rStyle w:val="aa"/>
          </w:rPr>
          <w:t xml:space="preserve"> Медицинская </w:t>
        </w:r>
        <w:r w:rsidR="003D30CC" w:rsidRPr="003D30CC">
          <w:rPr>
            <w:u w:val="single"/>
          </w:rPr>
          <w:t xml:space="preserve">сестра процедурной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3D30CC" w:rsidRPr="003D30CC">
          <w:rPr>
            <w:rStyle w:val="aa"/>
          </w:rPr>
          <w:t xml:space="preserve"> 24275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3D30CC" w:rsidRPr="003D30C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2721A3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721A3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721A3" w:rsidP="005859B9">
      <w:fldSimple w:instr=" DOCVARIABLE operac \* MERGEFORMAT ">
        <w:r w:rsidR="003D30CC" w:rsidRPr="003D30CC">
          <w:t xml:space="preserve">  Выполняет  профилактические  и лечебно-диагностические процедуры, назначенные врачом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1D1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8C3128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8C3128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8C3128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D4256" w:rsidRPr="000D4256">
          <w:rPr>
            <w:bCs/>
          </w:rPr>
          <w:t>-</w:t>
        </w:r>
        <w:r w:rsidR="000D4256" w:rsidRPr="000D4256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D4256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D30C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07143/035-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721A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721A3" w:rsidRPr="00310C71">
            <w:rPr>
              <w:rStyle w:val="ad"/>
              <w:sz w:val="20"/>
              <w:szCs w:val="20"/>
            </w:rPr>
            <w:fldChar w:fldCharType="separate"/>
          </w:r>
          <w:r w:rsidR="003D30CC">
            <w:rPr>
              <w:rStyle w:val="ad"/>
              <w:noProof/>
              <w:sz w:val="20"/>
              <w:szCs w:val="20"/>
            </w:rPr>
            <w:t>1</w:t>
          </w:r>
          <w:r w:rsidR="002721A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D30CC" w:rsidRPr="003D30C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2;  07143/035, 07143/035-1А (07143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Процедурный кабинет"/>
    <w:docVar w:name="class" w:val=" 2 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B1040B8E422E4B7F84BA2E8A6FFE810C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5- ТЖ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900BEE6B0B043F88E10CC7271033A90"/>
    <w:docVar w:name="rm_id" w:val="224"/>
    <w:docVar w:name="rm_name" w:val=" Медицинская сестра процедурной "/>
    <w:docVar w:name="rm_number" w:val=" 07143/035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Лекарственные и дезинфицирующие средства "/>
    <w:docVar w:name="version" w:val="51"/>
  </w:docVars>
  <w:rsids>
    <w:rsidRoot w:val="00E10E14"/>
    <w:rsid w:val="00025683"/>
    <w:rsid w:val="00046815"/>
    <w:rsid w:val="0005566C"/>
    <w:rsid w:val="000750A9"/>
    <w:rsid w:val="000A7248"/>
    <w:rsid w:val="000D1F5B"/>
    <w:rsid w:val="000D4256"/>
    <w:rsid w:val="000E4F42"/>
    <w:rsid w:val="000E6B88"/>
    <w:rsid w:val="000F756D"/>
    <w:rsid w:val="001018F1"/>
    <w:rsid w:val="00110025"/>
    <w:rsid w:val="001239A2"/>
    <w:rsid w:val="001429B1"/>
    <w:rsid w:val="00153158"/>
    <w:rsid w:val="001607C8"/>
    <w:rsid w:val="00172F33"/>
    <w:rsid w:val="001B15A6"/>
    <w:rsid w:val="001E770F"/>
    <w:rsid w:val="001F4D8D"/>
    <w:rsid w:val="002118B1"/>
    <w:rsid w:val="0022636E"/>
    <w:rsid w:val="00234932"/>
    <w:rsid w:val="002721A3"/>
    <w:rsid w:val="002A1163"/>
    <w:rsid w:val="002E55C6"/>
    <w:rsid w:val="00305B2F"/>
    <w:rsid w:val="00310C71"/>
    <w:rsid w:val="00350B1F"/>
    <w:rsid w:val="00367816"/>
    <w:rsid w:val="003876C3"/>
    <w:rsid w:val="003C24DB"/>
    <w:rsid w:val="003C336F"/>
    <w:rsid w:val="003D30CC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1D12"/>
    <w:rsid w:val="005859B9"/>
    <w:rsid w:val="005A3A36"/>
    <w:rsid w:val="005B466C"/>
    <w:rsid w:val="005B7FE8"/>
    <w:rsid w:val="005C0A9A"/>
    <w:rsid w:val="006730B2"/>
    <w:rsid w:val="00674E86"/>
    <w:rsid w:val="0069682B"/>
    <w:rsid w:val="006C10CB"/>
    <w:rsid w:val="006C28B3"/>
    <w:rsid w:val="006D2A68"/>
    <w:rsid w:val="006E3E71"/>
    <w:rsid w:val="007049EB"/>
    <w:rsid w:val="00710271"/>
    <w:rsid w:val="00717C9F"/>
    <w:rsid w:val="00745D40"/>
    <w:rsid w:val="007504F9"/>
    <w:rsid w:val="007529E1"/>
    <w:rsid w:val="0076042D"/>
    <w:rsid w:val="0077033E"/>
    <w:rsid w:val="007A4C5E"/>
    <w:rsid w:val="007C2B5E"/>
    <w:rsid w:val="007C322B"/>
    <w:rsid w:val="007D1852"/>
    <w:rsid w:val="007D2CEA"/>
    <w:rsid w:val="007E12AC"/>
    <w:rsid w:val="007F2C47"/>
    <w:rsid w:val="007F5B1D"/>
    <w:rsid w:val="00843BEB"/>
    <w:rsid w:val="0084454D"/>
    <w:rsid w:val="00851D05"/>
    <w:rsid w:val="00883461"/>
    <w:rsid w:val="008C3128"/>
    <w:rsid w:val="008D5F6D"/>
    <w:rsid w:val="008E65AD"/>
    <w:rsid w:val="008E68DE"/>
    <w:rsid w:val="00903F34"/>
    <w:rsid w:val="0090588D"/>
    <w:rsid w:val="0092778A"/>
    <w:rsid w:val="009321D2"/>
    <w:rsid w:val="00967790"/>
    <w:rsid w:val="009966A1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D08A6"/>
    <w:rsid w:val="00CE3307"/>
    <w:rsid w:val="00D355DB"/>
    <w:rsid w:val="00D57F96"/>
    <w:rsid w:val="00D638CB"/>
    <w:rsid w:val="00D76DF8"/>
    <w:rsid w:val="00DB5302"/>
    <w:rsid w:val="00DD6B1F"/>
    <w:rsid w:val="00DF0E86"/>
    <w:rsid w:val="00E05222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074EE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2016-10-17T13:13:00Z</dcterms:created>
  <dcterms:modified xsi:type="dcterms:W3CDTF">2016-10-18T09:21:00Z</dcterms:modified>
</cp:coreProperties>
</file>